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5FBF" w14:textId="54C239C1" w:rsidR="00371C0F" w:rsidRPr="007F05E6" w:rsidRDefault="00371C0F" w:rsidP="00474F67">
      <w:pPr>
        <w:pStyle w:val="Unittitle"/>
      </w:pPr>
      <w:r>
        <w:t>8.</w:t>
      </w:r>
      <w:r w:rsidR="00F32484">
        <w:t xml:space="preserve"> </w:t>
      </w:r>
      <w:r>
        <w:t xml:space="preserve">Construction </w:t>
      </w:r>
      <w:r w:rsidR="002E53BE">
        <w:t>i</w:t>
      </w:r>
      <w:r>
        <w:t xml:space="preserve">nformation and </w:t>
      </w:r>
      <w:r w:rsidR="002E53BE">
        <w:t>d</w:t>
      </w:r>
      <w:r>
        <w:t xml:space="preserve">ata </w:t>
      </w:r>
      <w:r w:rsidR="002E53BE">
        <w:t>p</w:t>
      </w:r>
      <w:r>
        <w:t>rinciples</w:t>
      </w:r>
    </w:p>
    <w:p w14:paraId="273800CC" w14:textId="556AB464" w:rsidR="00371C0F" w:rsidRPr="00692A45" w:rsidRDefault="00371C0F" w:rsidP="00474F67">
      <w:pPr>
        <w:pStyle w:val="Heading1"/>
      </w:pPr>
      <w:r w:rsidRPr="00692A45">
        <w:t xml:space="preserve">Worksheet </w:t>
      </w:r>
      <w:r w:rsidR="00726D95">
        <w:t>2</w:t>
      </w:r>
      <w:r w:rsidRPr="00692A45">
        <w:t xml:space="preserve">: </w:t>
      </w:r>
      <w:r>
        <w:t xml:space="preserve">Infrastructure </w:t>
      </w:r>
      <w:r w:rsidRPr="00692A45">
        <w:t>(</w:t>
      </w:r>
      <w:r>
        <w:t>tutor</w:t>
      </w:r>
      <w:r w:rsidRPr="00692A45">
        <w:t>)</w:t>
      </w:r>
    </w:p>
    <w:p w14:paraId="2A8366DB" w14:textId="77777777" w:rsidR="00371C0F" w:rsidRDefault="00371C0F" w:rsidP="00A230C3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0E0DA3BF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3C4F951A" w14:textId="77777777" w:rsidR="00371C0F" w:rsidRDefault="00371C0F" w:rsidP="00F41F63">
      <w:pPr>
        <w:pStyle w:val="Answernumbered"/>
        <w:numPr>
          <w:ilvl w:val="0"/>
          <w:numId w:val="0"/>
        </w:numPr>
      </w:pPr>
      <w:hyperlink r:id="rId7" w:history="1">
        <w:r w:rsidRPr="001C38DE">
          <w:rPr>
            <w:rStyle w:val="Hyperlink"/>
          </w:rPr>
          <w:t>https://www.gov.uk/government/organisations/infrastructure-and-projects-authority</w:t>
        </w:r>
      </w:hyperlink>
    </w:p>
    <w:p w14:paraId="5417E18F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3334FFFE" w14:textId="77777777" w:rsidR="00371C0F" w:rsidRDefault="00371C0F" w:rsidP="00F41F63">
      <w:pPr>
        <w:pStyle w:val="Answernumbered"/>
        <w:numPr>
          <w:ilvl w:val="0"/>
          <w:numId w:val="0"/>
        </w:numPr>
      </w:pPr>
      <w:hyperlink r:id="rId8" w:history="1">
        <w:r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134D9356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219F87A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595E1691" w14:textId="77777777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>Why are infrastructure networks essential?</w:t>
      </w:r>
    </w:p>
    <w:p w14:paraId="0994A600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6B10201" w14:textId="6E671560" w:rsidR="00371C0F" w:rsidRPr="00A230C3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A230C3">
        <w:rPr>
          <w:color w:val="FF0000"/>
        </w:rPr>
        <w:t>Infrastructure networks are critical in order to connect people</w:t>
      </w:r>
      <w:r w:rsidR="002E53BE">
        <w:rPr>
          <w:color w:val="FF0000"/>
        </w:rPr>
        <w:t xml:space="preserve"> and</w:t>
      </w:r>
      <w:r w:rsidRPr="00A230C3">
        <w:rPr>
          <w:color w:val="FF0000"/>
        </w:rPr>
        <w:t xml:space="preserve"> businesses</w:t>
      </w:r>
      <w:r w:rsidR="002E53BE">
        <w:rPr>
          <w:color w:val="FF0000"/>
        </w:rPr>
        <w:t>,</w:t>
      </w:r>
      <w:r w:rsidRPr="00A230C3">
        <w:rPr>
          <w:color w:val="FF0000"/>
        </w:rPr>
        <w:t xml:space="preserve"> and for society more widely to function on a daily basis.</w:t>
      </w:r>
    </w:p>
    <w:p w14:paraId="6FA69616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64D8ACE5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676DC466" w14:textId="77777777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79147CE1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207BF4C" w14:textId="6D0BF954" w:rsidR="00371C0F" w:rsidRPr="002D34FE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 xml:space="preserve">The Infrastructure and Projects Authority (IPA) is the </w:t>
      </w:r>
      <w:r w:rsidR="002E53BE">
        <w:rPr>
          <w:color w:val="FF0000"/>
        </w:rPr>
        <w:t>UK</w:t>
      </w:r>
      <w:r w:rsidRPr="002D34FE">
        <w:rPr>
          <w:color w:val="FF0000"/>
        </w:rPr>
        <w:t xml:space="preserve"> government's centre of expertise for infrastructure and major projects.</w:t>
      </w:r>
    </w:p>
    <w:p w14:paraId="1E428E51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A5A8CBE" w14:textId="77777777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 xml:space="preserve">What are the UK national infrastructure sectors? </w:t>
      </w:r>
    </w:p>
    <w:p w14:paraId="7ED6549F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F7964D9" w14:textId="1BC149BB" w:rsidR="00371C0F" w:rsidRPr="002D34FE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 xml:space="preserve">Chemicals, </w:t>
      </w:r>
      <w:r w:rsidR="002E53BE" w:rsidRPr="002D34FE">
        <w:rPr>
          <w:color w:val="FF0000"/>
        </w:rPr>
        <w:t>civil nuclear, communications, defence, emergency services, energy, finance, food, government, health, space, transport and water</w:t>
      </w:r>
      <w:r w:rsidR="002E53BE">
        <w:rPr>
          <w:color w:val="FF0000"/>
        </w:rPr>
        <w:t>.</w:t>
      </w:r>
    </w:p>
    <w:p w14:paraId="6F1EDA3B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0DA6FDF3" w14:textId="617DE02C" w:rsidR="00371C0F" w:rsidRDefault="00DD0582" w:rsidP="00F41F63">
      <w:pPr>
        <w:pStyle w:val="Answernumbered"/>
        <w:numPr>
          <w:ilvl w:val="0"/>
          <w:numId w:val="35"/>
        </w:numPr>
        <w:ind w:left="6"/>
      </w:pPr>
      <w:r>
        <w:t>Research and list l</w:t>
      </w:r>
      <w:r w:rsidR="00371C0F">
        <w:t>ist some of the infrastructure projects currently taking place in the UK.</w:t>
      </w:r>
    </w:p>
    <w:p w14:paraId="0CCFCDC9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21E1A73E" w14:textId="77777777" w:rsidR="00DD0582" w:rsidRDefault="00DD0582" w:rsidP="00F41F63">
      <w:pPr>
        <w:pStyle w:val="Answernumbered"/>
        <w:numPr>
          <w:ilvl w:val="0"/>
          <w:numId w:val="0"/>
        </w:numPr>
        <w:ind w:left="6"/>
        <w:rPr>
          <w:color w:val="FF0000"/>
        </w:rPr>
      </w:pPr>
      <w:r>
        <w:rPr>
          <w:color w:val="FF0000"/>
        </w:rPr>
        <w:t>Examples could include:</w:t>
      </w:r>
    </w:p>
    <w:p w14:paraId="1B164E0C" w14:textId="19851775" w:rsidR="00371C0F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Crossrail</w:t>
      </w:r>
    </w:p>
    <w:p w14:paraId="41BCD469" w14:textId="77777777" w:rsidR="00371C0F" w:rsidRPr="002D34FE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Leeds Flood Alleviation Scheme</w:t>
      </w:r>
    </w:p>
    <w:p w14:paraId="042DA6E0" w14:textId="77777777" w:rsidR="00371C0F" w:rsidRPr="002D34FE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Cambridge to Huntingdon Improvement Scheme</w:t>
      </w:r>
    </w:p>
    <w:p w14:paraId="666793F9" w14:textId="77777777" w:rsidR="00371C0F" w:rsidRPr="002D34FE" w:rsidRDefault="00371C0F" w:rsidP="00F41F63">
      <w:pPr>
        <w:pStyle w:val="Answernumbered"/>
        <w:numPr>
          <w:ilvl w:val="0"/>
          <w:numId w:val="36"/>
        </w:numPr>
        <w:ind w:left="366"/>
        <w:rPr>
          <w:color w:val="FF0000"/>
        </w:rPr>
      </w:pPr>
      <w:r w:rsidRPr="002D34FE">
        <w:rPr>
          <w:color w:val="FF0000"/>
        </w:rPr>
        <w:t>Birmingham’s Big City Plan</w:t>
      </w:r>
    </w:p>
    <w:p w14:paraId="2EA4A4EE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D580065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34141CE7" w14:textId="10761DB2" w:rsidR="00371C0F" w:rsidRDefault="00371C0F" w:rsidP="00F41F63">
      <w:pPr>
        <w:pStyle w:val="Answernumbered"/>
        <w:numPr>
          <w:ilvl w:val="0"/>
          <w:numId w:val="35"/>
        </w:numPr>
        <w:ind w:left="6"/>
      </w:pPr>
      <w:r>
        <w:t xml:space="preserve">Create an information sheet detailing </w:t>
      </w:r>
      <w:r w:rsidR="00DD0582">
        <w:t>any</w:t>
      </w:r>
      <w:r>
        <w:t xml:space="preserve"> current </w:t>
      </w:r>
      <w:r w:rsidRPr="00622F1E">
        <w:t xml:space="preserve">infrastructure projects currently taking place in </w:t>
      </w:r>
      <w:r>
        <w:t xml:space="preserve">your area. </w:t>
      </w:r>
    </w:p>
    <w:p w14:paraId="2343CC4B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7B012BBE" w14:textId="1F25AEAF" w:rsidR="00371C0F" w:rsidRPr="002D34FE" w:rsidRDefault="00371C0F" w:rsidP="00F41F63">
      <w:pPr>
        <w:pStyle w:val="Answernumbered"/>
        <w:numPr>
          <w:ilvl w:val="0"/>
          <w:numId w:val="0"/>
        </w:numPr>
        <w:rPr>
          <w:color w:val="FF0000"/>
        </w:rPr>
      </w:pPr>
      <w:r w:rsidRPr="002D34FE">
        <w:rPr>
          <w:color w:val="FF0000"/>
        </w:rPr>
        <w:t>You may need to supply some examples for learners to research</w:t>
      </w:r>
      <w:r w:rsidR="00DD0582">
        <w:rPr>
          <w:color w:val="FF0000"/>
        </w:rPr>
        <w:t>,</w:t>
      </w:r>
      <w:r w:rsidRPr="002D34FE">
        <w:rPr>
          <w:color w:val="FF0000"/>
        </w:rPr>
        <w:t xml:space="preserve"> based on local activity. Suggest that learners includes a summary of the infrastructure project, why it is considered essential/its benefits, timescales for the project and any photos or illustrations. </w:t>
      </w:r>
    </w:p>
    <w:p w14:paraId="76F80857" w14:textId="77777777" w:rsidR="00371C0F" w:rsidRDefault="00371C0F" w:rsidP="00F41F63">
      <w:pPr>
        <w:pStyle w:val="Answernumbered"/>
        <w:numPr>
          <w:ilvl w:val="0"/>
          <w:numId w:val="0"/>
        </w:numPr>
      </w:pPr>
    </w:p>
    <w:p w14:paraId="0AC90500" w14:textId="77777777" w:rsidR="00474F67" w:rsidRDefault="00474F67" w:rsidP="00474F67">
      <w:pPr>
        <w:rPr>
          <w:rFonts w:cs="Arial"/>
          <w:szCs w:val="22"/>
        </w:rPr>
      </w:pPr>
    </w:p>
    <w:p w14:paraId="5CD18693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3FBE5" w14:textId="77777777" w:rsidR="00F7619D" w:rsidRDefault="00F7619D">
      <w:pPr>
        <w:spacing w:before="0" w:after="0"/>
      </w:pPr>
      <w:r>
        <w:separator/>
      </w:r>
    </w:p>
  </w:endnote>
  <w:endnote w:type="continuationSeparator" w:id="0">
    <w:p w14:paraId="18F9066A" w14:textId="77777777" w:rsidR="00F7619D" w:rsidRDefault="00F761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58A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982D49" wp14:editId="390DFB3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1FDFB8" w14:textId="5B5F0F59" w:rsidR="00002DC1" w:rsidRPr="006953AB" w:rsidRDefault="0099693E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99693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DD6430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82D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C1FDFB8" w14:textId="5B5F0F59" w:rsidR="00002DC1" w:rsidRPr="006953AB" w:rsidRDefault="0099693E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99693E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DD6430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86A9769" wp14:editId="5C3F86B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E4C62" w14:textId="77777777" w:rsidR="00F7619D" w:rsidRDefault="00F7619D">
      <w:pPr>
        <w:spacing w:before="0" w:after="0"/>
      </w:pPr>
      <w:r>
        <w:separator/>
      </w:r>
    </w:p>
  </w:footnote>
  <w:footnote w:type="continuationSeparator" w:id="0">
    <w:p w14:paraId="7C8EDDBF" w14:textId="77777777" w:rsidR="00F7619D" w:rsidRDefault="00F761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81D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FB4A8C" wp14:editId="3A67D16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C7FF8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BD814A9" wp14:editId="6B9D67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99E3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A3764"/>
    <w:multiLevelType w:val="hybridMultilevel"/>
    <w:tmpl w:val="57D8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460789">
    <w:abstractNumId w:val="5"/>
  </w:num>
  <w:num w:numId="2" w16cid:durableId="607079772">
    <w:abstractNumId w:val="16"/>
  </w:num>
  <w:num w:numId="3" w16cid:durableId="397024462">
    <w:abstractNumId w:val="23"/>
  </w:num>
  <w:num w:numId="4" w16cid:durableId="1671441813">
    <w:abstractNumId w:val="18"/>
  </w:num>
  <w:num w:numId="5" w16cid:durableId="1310405951">
    <w:abstractNumId w:val="8"/>
  </w:num>
  <w:num w:numId="6" w16cid:durableId="2103718012">
    <w:abstractNumId w:val="17"/>
  </w:num>
  <w:num w:numId="7" w16cid:durableId="1952665840">
    <w:abstractNumId w:val="8"/>
  </w:num>
  <w:num w:numId="8" w16cid:durableId="2058241979">
    <w:abstractNumId w:val="2"/>
  </w:num>
  <w:num w:numId="9" w16cid:durableId="618682908">
    <w:abstractNumId w:val="8"/>
    <w:lvlOverride w:ilvl="0">
      <w:startOverride w:val="1"/>
    </w:lvlOverride>
  </w:num>
  <w:num w:numId="10" w16cid:durableId="2086027773">
    <w:abstractNumId w:val="19"/>
  </w:num>
  <w:num w:numId="11" w16cid:durableId="562179387">
    <w:abstractNumId w:val="15"/>
  </w:num>
  <w:num w:numId="12" w16cid:durableId="484667594">
    <w:abstractNumId w:val="6"/>
  </w:num>
  <w:num w:numId="13" w16cid:durableId="1701929034">
    <w:abstractNumId w:val="14"/>
  </w:num>
  <w:num w:numId="14" w16cid:durableId="17826854">
    <w:abstractNumId w:val="20"/>
  </w:num>
  <w:num w:numId="15" w16cid:durableId="758134465">
    <w:abstractNumId w:val="12"/>
  </w:num>
  <w:num w:numId="16" w16cid:durableId="1590234611">
    <w:abstractNumId w:val="7"/>
  </w:num>
  <w:num w:numId="17" w16cid:durableId="556821178">
    <w:abstractNumId w:val="25"/>
  </w:num>
  <w:num w:numId="18" w16cid:durableId="216597749">
    <w:abstractNumId w:val="26"/>
  </w:num>
  <w:num w:numId="19" w16cid:durableId="876820068">
    <w:abstractNumId w:val="4"/>
  </w:num>
  <w:num w:numId="20" w16cid:durableId="2134248700">
    <w:abstractNumId w:val="3"/>
  </w:num>
  <w:num w:numId="21" w16cid:durableId="1433088812">
    <w:abstractNumId w:val="10"/>
  </w:num>
  <w:num w:numId="22" w16cid:durableId="1011107031">
    <w:abstractNumId w:val="10"/>
    <w:lvlOverride w:ilvl="0">
      <w:startOverride w:val="1"/>
    </w:lvlOverride>
  </w:num>
  <w:num w:numId="23" w16cid:durableId="2129665801">
    <w:abstractNumId w:val="24"/>
  </w:num>
  <w:num w:numId="24" w16cid:durableId="850535001">
    <w:abstractNumId w:val="10"/>
    <w:lvlOverride w:ilvl="0">
      <w:startOverride w:val="1"/>
    </w:lvlOverride>
  </w:num>
  <w:num w:numId="25" w16cid:durableId="427579515">
    <w:abstractNumId w:val="10"/>
    <w:lvlOverride w:ilvl="0">
      <w:startOverride w:val="1"/>
    </w:lvlOverride>
  </w:num>
  <w:num w:numId="26" w16cid:durableId="542251173">
    <w:abstractNumId w:val="11"/>
  </w:num>
  <w:num w:numId="27" w16cid:durableId="993873175">
    <w:abstractNumId w:val="21"/>
  </w:num>
  <w:num w:numId="28" w16cid:durableId="1432357423">
    <w:abstractNumId w:val="10"/>
    <w:lvlOverride w:ilvl="0">
      <w:startOverride w:val="1"/>
    </w:lvlOverride>
  </w:num>
  <w:num w:numId="29" w16cid:durableId="266039618">
    <w:abstractNumId w:val="22"/>
  </w:num>
  <w:num w:numId="30" w16cid:durableId="1907186134">
    <w:abstractNumId w:val="10"/>
  </w:num>
  <w:num w:numId="31" w16cid:durableId="508715548">
    <w:abstractNumId w:val="10"/>
    <w:lvlOverride w:ilvl="0">
      <w:startOverride w:val="1"/>
    </w:lvlOverride>
  </w:num>
  <w:num w:numId="32" w16cid:durableId="1511067088">
    <w:abstractNumId w:val="10"/>
    <w:lvlOverride w:ilvl="0">
      <w:startOverride w:val="1"/>
    </w:lvlOverride>
  </w:num>
  <w:num w:numId="33" w16cid:durableId="1943147511">
    <w:abstractNumId w:val="0"/>
  </w:num>
  <w:num w:numId="34" w16cid:durableId="1476986811">
    <w:abstractNumId w:val="13"/>
  </w:num>
  <w:num w:numId="35" w16cid:durableId="172185569">
    <w:abstractNumId w:val="1"/>
  </w:num>
  <w:num w:numId="36" w16cid:durableId="3537273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C0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D49E7"/>
    <w:rsid w:val="002E53BE"/>
    <w:rsid w:val="003405EA"/>
    <w:rsid w:val="00371C0F"/>
    <w:rsid w:val="003916EC"/>
    <w:rsid w:val="003B1E21"/>
    <w:rsid w:val="003F7F14"/>
    <w:rsid w:val="00404B31"/>
    <w:rsid w:val="00441DD3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852"/>
    <w:rsid w:val="006D3AA3"/>
    <w:rsid w:val="006D4994"/>
    <w:rsid w:val="006E1028"/>
    <w:rsid w:val="006E19C2"/>
    <w:rsid w:val="006F7BAF"/>
    <w:rsid w:val="00726D95"/>
    <w:rsid w:val="00797FA7"/>
    <w:rsid w:val="008C1F1C"/>
    <w:rsid w:val="008C4F97"/>
    <w:rsid w:val="008D47A6"/>
    <w:rsid w:val="0099693E"/>
    <w:rsid w:val="009975A0"/>
    <w:rsid w:val="009C5C6E"/>
    <w:rsid w:val="00A2454C"/>
    <w:rsid w:val="00AE245C"/>
    <w:rsid w:val="00B054EC"/>
    <w:rsid w:val="00B634AC"/>
    <w:rsid w:val="00B6778E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D0582"/>
    <w:rsid w:val="00DE29A8"/>
    <w:rsid w:val="00F03E33"/>
    <w:rsid w:val="00F15749"/>
    <w:rsid w:val="00F32484"/>
    <w:rsid w:val="00F41F63"/>
    <w:rsid w:val="00F42A36"/>
    <w:rsid w:val="00F7619D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F7DA6"/>
  <w15:docId w15:val="{945AB97B-4F00-4C65-BDF5-F83C51A5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71C0F"/>
    <w:rPr>
      <w:color w:val="0000FF"/>
      <w:u w:val="single"/>
    </w:rPr>
  </w:style>
  <w:style w:type="paragraph" w:styleId="Revision">
    <w:name w:val="Revision"/>
    <w:hidden/>
    <w:semiHidden/>
    <w:rsid w:val="009969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87</Words>
  <Characters>1685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2025-11-18T19:32:00Z</dcterms:created>
  <dcterms:modified xsi:type="dcterms:W3CDTF">2025-11-20T14:37:00Z</dcterms:modified>
</cp:coreProperties>
</file>